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C304C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C4117BE" wp14:editId="2838A94B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CC" w:rsidRPr="00C304CC" w:rsidRDefault="00C304CC" w:rsidP="00C30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 xml:space="preserve">         MINISTERUL EDUCATIEI  NATIONALE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C304C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C304CC" w:rsidRPr="00C304CC" w:rsidRDefault="00C304CC" w:rsidP="00C304CC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COLEGIUL TEHNIC DE TRANSPORT FEROVI</w:t>
      </w:r>
      <w:r w:rsidRPr="00C304CC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AR     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</w:t>
      </w:r>
      <w:r w:rsidRPr="00C304C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« ANGHEL SALIGNY » SIMERIA</w:t>
      </w:r>
      <w:r w:rsidRPr="00C304CC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304CC" w:rsidRPr="00FD0A4D" w:rsidRDefault="00C304CC" w:rsidP="00C304C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C304CC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C304CC" w:rsidRPr="00FD0A4D" w:rsidRDefault="00C304CC" w:rsidP="00C304C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C304CC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7" w:history="1">
        <w:r w:rsidRPr="00C304CC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lang w:val="it-IT"/>
          </w:rPr>
          <w:t>colegiulsaligny_simeria@yahoo.com</w:t>
        </w:r>
      </w:hyperlink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</w:t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</w:t>
      </w:r>
      <w:r w:rsidRPr="00C304CC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  <w:t>Nr.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______________________</w:t>
      </w:r>
    </w:p>
    <w:p w:rsidR="00C304CC" w:rsidRPr="00C304CC" w:rsidRDefault="00C304CC" w:rsidP="00C304C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Catre,</w:t>
      </w:r>
    </w:p>
    <w:p w:rsidR="00C304CC" w:rsidRPr="00C304CC" w:rsidRDefault="00C304CC" w:rsidP="00C304CC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INSPECTORATUL SCOLAR AL JUDETULUI   </w:t>
      </w:r>
    </w:p>
    <w:p w:rsidR="00C304CC" w:rsidRPr="00C304CC" w:rsidRDefault="00C304CC" w:rsidP="00C304CC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      HUNEDOARA - DEVA</w:t>
      </w:r>
    </w:p>
    <w:p w:rsidR="00C304CC" w:rsidRPr="00C304CC" w:rsidRDefault="00C304CC" w:rsidP="00C304C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         d-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nei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inspector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prof. Dana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Luiza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Cioara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</w:p>
    <w:p w:rsidR="00C304CC" w:rsidRPr="00C304CC" w:rsidRDefault="00C304CC" w:rsidP="00C304C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C304CC" w:rsidRDefault="00C304CC" w:rsidP="00C304CC">
      <w:pPr>
        <w:spacing w:after="0" w:line="48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proofErr w:type="spell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Urmare</w:t>
      </w:r>
      <w:proofErr w:type="spell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adresei</w:t>
      </w:r>
      <w:proofErr w:type="spell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dvs</w:t>
      </w:r>
      <w:proofErr w:type="spell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. </w:t>
      </w:r>
      <w:proofErr w:type="gram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nr</w:t>
      </w:r>
      <w:proofErr w:type="gram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2251/09.05.2014 va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informam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ca in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unitatea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noastra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scolara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s-au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derulat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urmatoarele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actiuni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in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vederea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promovarii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invatamantului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profesional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de 3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ani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 :</w:t>
      </w:r>
    </w:p>
    <w:p w:rsidR="00C304CC" w:rsidRDefault="00C304CC" w:rsidP="00C304CC">
      <w:pPr>
        <w:pStyle w:val="Listparagraf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Ziua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portilor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deschise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 ;</w:t>
      </w:r>
    </w:p>
    <w:p w:rsidR="00C304CC" w:rsidRDefault="00C304CC" w:rsidP="00C304CC">
      <w:pPr>
        <w:pStyle w:val="Listparagraf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Publicarea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ofertei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scolare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presa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 ;</w:t>
      </w:r>
    </w:p>
    <w:p w:rsidR="00C304CC" w:rsidRPr="00C304CC" w:rsidRDefault="00C304CC" w:rsidP="00C304CC">
      <w:pPr>
        <w:pStyle w:val="Listparagraf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Preluccrarea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metodologiei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admitere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invatamantul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profesional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elevii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claselor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a VIII-a 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si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parintii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acestora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.</w:t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C304CC" w:rsidRPr="00C304CC" w:rsidRDefault="00C304CC" w:rsidP="00C304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304CC" w:rsidRPr="00C304CC" w:rsidRDefault="00C304CC" w:rsidP="00C304C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DIRECTOR,</w:t>
      </w:r>
    </w:p>
    <w:p w:rsidR="00C304CC" w:rsidRPr="00C304CC" w:rsidRDefault="00C304CC" w:rsidP="00C304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Ing.Pascu</w:t>
      </w:r>
      <w:proofErr w:type="spell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Liviu</w:t>
      </w:r>
      <w:proofErr w:type="spellEnd"/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ab/>
      </w:r>
      <w:r w:rsidRPr="00C304CC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  <w:r w:rsidRPr="00C304CC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ab/>
      </w:r>
    </w:p>
    <w:p w:rsidR="00C304CC" w:rsidRPr="00C304CC" w:rsidRDefault="00C304CC" w:rsidP="00C304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C304CC" w:rsidRPr="00C304CC" w:rsidRDefault="00C304CC" w:rsidP="00C30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304CC" w:rsidRPr="00C304CC" w:rsidRDefault="00C304CC" w:rsidP="00C3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968" w:rsidRDefault="00CC2968"/>
    <w:sectPr w:rsidR="00CC2968" w:rsidSect="00643192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F3528"/>
    <w:multiLevelType w:val="hybridMultilevel"/>
    <w:tmpl w:val="2976ED18"/>
    <w:lvl w:ilvl="0" w:tplc="FD822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CC"/>
    <w:rsid w:val="00042FAC"/>
    <w:rsid w:val="000752F7"/>
    <w:rsid w:val="00186B7B"/>
    <w:rsid w:val="001C76BC"/>
    <w:rsid w:val="002371D1"/>
    <w:rsid w:val="003A7B3E"/>
    <w:rsid w:val="00500713"/>
    <w:rsid w:val="00850207"/>
    <w:rsid w:val="00A1483D"/>
    <w:rsid w:val="00A55059"/>
    <w:rsid w:val="00B44268"/>
    <w:rsid w:val="00C304CC"/>
    <w:rsid w:val="00C73CA9"/>
    <w:rsid w:val="00CC2968"/>
    <w:rsid w:val="00E0362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C91E4-11DB-4918-915A-765E532C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04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30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8C7ABD3-8A48-462F-870D-0C3DCAF9B2AA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6</TotalTime>
  <Pages>2</Pages>
  <Words>177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2014-05-12T06:40:00Z</dcterms:created>
  <dcterms:modified xsi:type="dcterms:W3CDTF">2014-05-12T06:46:00Z</dcterms:modified>
</cp:coreProperties>
</file>